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31" w:rsidRDefault="00E65031" w:rsidP="00E65031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其他保全行为（法人）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与保全行为相关的材料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E65031" w:rsidRDefault="00E65031" w:rsidP="00E65031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E65031" w:rsidRDefault="00E65031" w:rsidP="008F33D1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其他保全行为（自然人）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与保全行为相关的材料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65031" w:rsidTr="008F33D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E65031" w:rsidRDefault="00E65031" w:rsidP="008F33D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E65031" w:rsidRDefault="00E65031" w:rsidP="00DF393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E65031" w:rsidRDefault="00E65031" w:rsidP="00DF393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E65031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E65031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E65031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 w:rsidP="001C041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65031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031" w:rsidRDefault="00E65031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65031" w:rsidRDefault="00E65031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E65031" w:rsidRPr="000B7C12" w:rsidRDefault="00E65031">
      <w:pPr>
        <w:rPr>
          <w:rFonts w:cs="Times New Roman"/>
        </w:rPr>
      </w:pPr>
    </w:p>
    <w:sectPr w:rsidR="00E65031" w:rsidRPr="000B7C1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031" w:rsidRDefault="00E65031" w:rsidP="000B7C1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65031" w:rsidRDefault="00E65031" w:rsidP="000B7C1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031" w:rsidRDefault="00E65031" w:rsidP="000B7C1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65031" w:rsidRDefault="00E65031" w:rsidP="000B7C1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D8B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B7C1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18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4A1F"/>
    <w:rsid w:val="002366EC"/>
    <w:rsid w:val="00236E09"/>
    <w:rsid w:val="0024214E"/>
    <w:rsid w:val="00244DF6"/>
    <w:rsid w:val="00246003"/>
    <w:rsid w:val="00246818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069"/>
    <w:rsid w:val="004C339B"/>
    <w:rsid w:val="004C33AE"/>
    <w:rsid w:val="004C4C09"/>
    <w:rsid w:val="004C4E0D"/>
    <w:rsid w:val="004C7068"/>
    <w:rsid w:val="004C76EC"/>
    <w:rsid w:val="004C7928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5A2E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3E20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33D1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6925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33D6"/>
    <w:rsid w:val="009B5E7F"/>
    <w:rsid w:val="009B62A7"/>
    <w:rsid w:val="009B68F6"/>
    <w:rsid w:val="009B6921"/>
    <w:rsid w:val="009B7671"/>
    <w:rsid w:val="009C1A7B"/>
    <w:rsid w:val="009C1D8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2D27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1A7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1CF3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49F1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2FA3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934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031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C1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B7C1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7C1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B7C1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B7C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83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147</Words>
  <Characters>841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2018-07-21T11:45:00Z</dcterms:created>
  <dcterms:modified xsi:type="dcterms:W3CDTF">2018-08-04T06:55:00Z</dcterms:modified>
</cp:coreProperties>
</file>